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56451eb" w14:textId="56451eb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E40FCA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40FCA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40F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0FC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0FC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0FC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0FC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9A9D7-7ED9-4F42-AECA-7C8B41FAB9F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MERCATOR - H  društvo s ograničenom odgovornošću za trgovinu i proizvodnju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